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800A19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March</w:t>
          </w:r>
          <w:r w:rsidR="00505A3C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12, 2018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505A3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44207E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44207E">
                  <w:rPr>
                    <w:rFonts w:ascii="Calibri" w:hAnsi="Calibri" w:cs="Times New Roman"/>
                    <w:sz w:val="18"/>
                    <w:szCs w:val="18"/>
                  </w:rPr>
                  <w:t>February 12, 2018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1498E" w:rsidRPr="004F23E8" w:rsidTr="006526E6">
            <w:tc>
              <w:tcPr>
                <w:tcW w:w="805" w:type="dxa"/>
                <w:vAlign w:val="center"/>
              </w:tcPr>
              <w:p w:rsidR="00D1498E" w:rsidRPr="004F23E8" w:rsidRDefault="00D1498E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1498E" w:rsidRPr="00543E22" w:rsidRDefault="00D1498E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Public Comments (Limited to 3 Minutes per person – the PDC cannot act on these comments)</w:t>
                </w:r>
              </w:p>
            </w:tc>
            <w:tc>
              <w:tcPr>
                <w:tcW w:w="1800" w:type="dxa"/>
              </w:tcPr>
              <w:p w:rsidR="00D1498E" w:rsidRPr="00543E22" w:rsidRDefault="00D1498E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95343D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Spring FLEX Day Keynote Session</w:t>
                </w:r>
                <w:r w:rsidR="00B36E9D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  <w:r w:rsidR="007A19D2">
                  <w:rPr>
                    <w:rFonts w:ascii="Calibri" w:hAnsi="Calibri" w:cs="Times New Roman"/>
                    <w:sz w:val="18"/>
                    <w:szCs w:val="18"/>
                  </w:rPr>
                  <w:t>(Update)</w:t>
                </w:r>
              </w:p>
            </w:tc>
            <w:tc>
              <w:tcPr>
                <w:tcW w:w="1800" w:type="dxa"/>
              </w:tcPr>
              <w:p w:rsidR="00E57AB5" w:rsidRPr="00543E22" w:rsidRDefault="0095343D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Default="0012490C" w:rsidP="00E579A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Mental Health FLEX Day Proposal </w:t>
                </w:r>
                <w:r w:rsidR="00E579AB">
                  <w:rPr>
                    <w:rFonts w:ascii="Calibri" w:hAnsi="Calibri" w:cs="Times New Roman"/>
                    <w:sz w:val="18"/>
                    <w:szCs w:val="18"/>
                  </w:rPr>
                  <w:t>(Update)</w:t>
                </w:r>
              </w:p>
            </w:tc>
            <w:tc>
              <w:tcPr>
                <w:tcW w:w="1800" w:type="dxa"/>
              </w:tcPr>
              <w:p w:rsidR="0012490C" w:rsidRDefault="0012490C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Professional Development in Program Review</w:t>
                </w:r>
              </w:p>
            </w:tc>
            <w:tc>
              <w:tcPr>
                <w:tcW w:w="1800" w:type="dxa"/>
              </w:tcPr>
              <w:p w:rsidR="0012490C" w:rsidRPr="00543E22" w:rsidRDefault="007F51D9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Howard/Karin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Mandatory FLEX Proposals (Approval Needed)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20388" w:rsidRPr="004F23E8" w:rsidTr="006526E6">
            <w:tc>
              <w:tcPr>
                <w:tcW w:w="805" w:type="dxa"/>
                <w:vAlign w:val="center"/>
              </w:tcPr>
              <w:p w:rsidR="00A20388" w:rsidRPr="004F23E8" w:rsidRDefault="00A20388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20388" w:rsidRDefault="00A20388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Days for 2018-2019 (Discussion &amp; Recommendation to President)</w:t>
                </w:r>
              </w:p>
            </w:tc>
            <w:tc>
              <w:tcPr>
                <w:tcW w:w="1800" w:type="dxa"/>
              </w:tcPr>
              <w:p w:rsidR="00A20388" w:rsidRDefault="00A20388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  <w:bookmarkStart w:id="0" w:name="_GoBack"/>
                <w:bookmarkEnd w:id="0"/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PDC Budget Update</w:t>
                </w:r>
              </w:p>
            </w:tc>
            <w:tc>
              <w:tcPr>
                <w:tcW w:w="1800" w:type="dxa"/>
              </w:tcPr>
              <w:p w:rsidR="0012490C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4D278A" w:rsidRPr="004F23E8" w:rsidTr="006526E6">
            <w:tc>
              <w:tcPr>
                <w:tcW w:w="805" w:type="dxa"/>
                <w:vAlign w:val="center"/>
              </w:tcPr>
              <w:p w:rsidR="004D278A" w:rsidRPr="004F23E8" w:rsidRDefault="004D278A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D278A" w:rsidRDefault="004D278A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Thank You Gifts for FLEX Day Speakers </w:t>
                </w:r>
              </w:p>
            </w:tc>
            <w:tc>
              <w:tcPr>
                <w:tcW w:w="1800" w:type="dxa"/>
              </w:tcPr>
              <w:p w:rsidR="004D278A" w:rsidRDefault="004D278A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Howard/Rifka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Variable FLEX Part 2 Due to Rifka May 15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A1B46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A1B46" w:rsidRPr="004F23E8" w:rsidRDefault="002A1B46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A1B46" w:rsidRDefault="002A1B4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Professional Development Breakout Session</w:t>
                </w:r>
              </w:p>
            </w:tc>
            <w:tc>
              <w:tcPr>
                <w:tcW w:w="1800" w:type="dxa"/>
              </w:tcPr>
              <w:p w:rsidR="002A1B46" w:rsidRDefault="002A1B46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Howard/Elena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6155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6155B" w:rsidRPr="004F23E8" w:rsidRDefault="0016155B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6155B" w:rsidRPr="00543E22" w:rsidRDefault="0016155B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Basic Skills Transformations Grant </w:t>
                </w:r>
              </w:p>
            </w:tc>
            <w:tc>
              <w:tcPr>
                <w:tcW w:w="1800" w:type="dxa"/>
              </w:tcPr>
              <w:p w:rsidR="0016155B" w:rsidRPr="00543E22" w:rsidRDefault="0016155B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16155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6155B" w:rsidRPr="004F23E8" w:rsidRDefault="0016155B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6155B" w:rsidRDefault="0016155B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Reading Apprenticeship</w:t>
                </w:r>
              </w:p>
            </w:tc>
            <w:tc>
              <w:tcPr>
                <w:tcW w:w="1800" w:type="dxa"/>
              </w:tcPr>
              <w:p w:rsidR="0016155B" w:rsidRDefault="0016155B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Elena 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15732C">
                  <w:rPr>
                    <w:rFonts w:ascii="Calibri" w:hAnsi="Calibri" w:cs="Times New Roman"/>
                    <w:sz w:val="18"/>
                    <w:szCs w:val="18"/>
                  </w:rPr>
                  <w:t>April 9</w:t>
                </w:r>
                <w:r>
                  <w:rPr>
                    <w:rFonts w:ascii="Calibri" w:hAnsi="Calibri" w:cs="Times New Roman"/>
                    <w:sz w:val="18"/>
                    <w:szCs w:val="18"/>
                  </w:rPr>
                  <w:t>, 2018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7319D5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9D5" w:rsidRDefault="007319D5">
      <w:r>
        <w:separator/>
      </w:r>
    </w:p>
  </w:endnote>
  <w:endnote w:type="continuationSeparator" w:id="0">
    <w:p w:rsidR="007319D5" w:rsidRDefault="0073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A20388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A20388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-1978518890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A20388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A20388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9D5" w:rsidRDefault="007319D5">
      <w:r>
        <w:separator/>
      </w:r>
    </w:p>
  </w:footnote>
  <w:footnote w:type="continuationSeparator" w:id="0">
    <w:p w:rsidR="007319D5" w:rsidRDefault="00731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545488033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as Positas College Logo - red" style="width:93pt;height:89.25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136DB"/>
    <w:rsid w:val="00024409"/>
    <w:rsid w:val="00066EFC"/>
    <w:rsid w:val="0008133E"/>
    <w:rsid w:val="000830E6"/>
    <w:rsid w:val="00091164"/>
    <w:rsid w:val="000A4DD5"/>
    <w:rsid w:val="000B0A98"/>
    <w:rsid w:val="0012490C"/>
    <w:rsid w:val="00126231"/>
    <w:rsid w:val="0015732C"/>
    <w:rsid w:val="0016155B"/>
    <w:rsid w:val="00176297"/>
    <w:rsid w:val="00192C5E"/>
    <w:rsid w:val="001A581D"/>
    <w:rsid w:val="001C537E"/>
    <w:rsid w:val="001D65B7"/>
    <w:rsid w:val="001F6818"/>
    <w:rsid w:val="00201E06"/>
    <w:rsid w:val="00222371"/>
    <w:rsid w:val="00225BEE"/>
    <w:rsid w:val="00230B59"/>
    <w:rsid w:val="00242D2A"/>
    <w:rsid w:val="00247568"/>
    <w:rsid w:val="002A1B46"/>
    <w:rsid w:val="002A200F"/>
    <w:rsid w:val="002A2419"/>
    <w:rsid w:val="002B56FC"/>
    <w:rsid w:val="002D3B7A"/>
    <w:rsid w:val="002F6A1D"/>
    <w:rsid w:val="002F76DB"/>
    <w:rsid w:val="003013C6"/>
    <w:rsid w:val="00303177"/>
    <w:rsid w:val="003060EA"/>
    <w:rsid w:val="003246D6"/>
    <w:rsid w:val="00335FE1"/>
    <w:rsid w:val="00336B93"/>
    <w:rsid w:val="0034204B"/>
    <w:rsid w:val="003500AE"/>
    <w:rsid w:val="003561DD"/>
    <w:rsid w:val="003654D4"/>
    <w:rsid w:val="003918F5"/>
    <w:rsid w:val="003B72F6"/>
    <w:rsid w:val="0044207E"/>
    <w:rsid w:val="0045440A"/>
    <w:rsid w:val="00472416"/>
    <w:rsid w:val="00476AFD"/>
    <w:rsid w:val="004836E4"/>
    <w:rsid w:val="00487B83"/>
    <w:rsid w:val="004C2EFA"/>
    <w:rsid w:val="004C692F"/>
    <w:rsid w:val="004C6B7D"/>
    <w:rsid w:val="004C7A59"/>
    <w:rsid w:val="004D278A"/>
    <w:rsid w:val="004F23E8"/>
    <w:rsid w:val="00505A3C"/>
    <w:rsid w:val="005152B5"/>
    <w:rsid w:val="005269D6"/>
    <w:rsid w:val="00543E22"/>
    <w:rsid w:val="00545F85"/>
    <w:rsid w:val="00553F65"/>
    <w:rsid w:val="00561A91"/>
    <w:rsid w:val="00567475"/>
    <w:rsid w:val="005870A5"/>
    <w:rsid w:val="005A1DC3"/>
    <w:rsid w:val="005B42E3"/>
    <w:rsid w:val="005B59DA"/>
    <w:rsid w:val="005D6C20"/>
    <w:rsid w:val="005E3443"/>
    <w:rsid w:val="00600FEF"/>
    <w:rsid w:val="0063290D"/>
    <w:rsid w:val="00643549"/>
    <w:rsid w:val="006526E6"/>
    <w:rsid w:val="006622DE"/>
    <w:rsid w:val="00671C76"/>
    <w:rsid w:val="006746A7"/>
    <w:rsid w:val="006959BC"/>
    <w:rsid w:val="006C34ED"/>
    <w:rsid w:val="006D3B3E"/>
    <w:rsid w:val="006F551C"/>
    <w:rsid w:val="0072503D"/>
    <w:rsid w:val="007319D5"/>
    <w:rsid w:val="0073665A"/>
    <w:rsid w:val="00737AD8"/>
    <w:rsid w:val="007575DA"/>
    <w:rsid w:val="007854E3"/>
    <w:rsid w:val="0079143D"/>
    <w:rsid w:val="007A0C31"/>
    <w:rsid w:val="007A19D2"/>
    <w:rsid w:val="007A4C09"/>
    <w:rsid w:val="007C2BD5"/>
    <w:rsid w:val="007C7929"/>
    <w:rsid w:val="007E316A"/>
    <w:rsid w:val="007F51D9"/>
    <w:rsid w:val="00800A19"/>
    <w:rsid w:val="00816F78"/>
    <w:rsid w:val="00821365"/>
    <w:rsid w:val="0084137B"/>
    <w:rsid w:val="00856D80"/>
    <w:rsid w:val="008728F0"/>
    <w:rsid w:val="00873E4B"/>
    <w:rsid w:val="008D2B6A"/>
    <w:rsid w:val="008D438C"/>
    <w:rsid w:val="008E4255"/>
    <w:rsid w:val="00901BE5"/>
    <w:rsid w:val="009342A6"/>
    <w:rsid w:val="00947E6E"/>
    <w:rsid w:val="0095343D"/>
    <w:rsid w:val="00953AEB"/>
    <w:rsid w:val="009745B6"/>
    <w:rsid w:val="0099696E"/>
    <w:rsid w:val="009F371F"/>
    <w:rsid w:val="00A20388"/>
    <w:rsid w:val="00A42540"/>
    <w:rsid w:val="00A51352"/>
    <w:rsid w:val="00A5556E"/>
    <w:rsid w:val="00A739B6"/>
    <w:rsid w:val="00A91872"/>
    <w:rsid w:val="00AB2221"/>
    <w:rsid w:val="00AC3306"/>
    <w:rsid w:val="00AD63FD"/>
    <w:rsid w:val="00AF1A14"/>
    <w:rsid w:val="00B171D9"/>
    <w:rsid w:val="00B21B2C"/>
    <w:rsid w:val="00B26092"/>
    <w:rsid w:val="00B36E9D"/>
    <w:rsid w:val="00B411B0"/>
    <w:rsid w:val="00B41C5B"/>
    <w:rsid w:val="00B424A9"/>
    <w:rsid w:val="00B472B7"/>
    <w:rsid w:val="00B750CD"/>
    <w:rsid w:val="00BA0DF4"/>
    <w:rsid w:val="00BE4AF7"/>
    <w:rsid w:val="00BF0C20"/>
    <w:rsid w:val="00C0618E"/>
    <w:rsid w:val="00C11CEF"/>
    <w:rsid w:val="00C50A29"/>
    <w:rsid w:val="00C95790"/>
    <w:rsid w:val="00CE344C"/>
    <w:rsid w:val="00D129FE"/>
    <w:rsid w:val="00D1498E"/>
    <w:rsid w:val="00D64C86"/>
    <w:rsid w:val="00D92C05"/>
    <w:rsid w:val="00D92DBB"/>
    <w:rsid w:val="00DF2772"/>
    <w:rsid w:val="00E42BF6"/>
    <w:rsid w:val="00E45730"/>
    <w:rsid w:val="00E47D01"/>
    <w:rsid w:val="00E51B86"/>
    <w:rsid w:val="00E579AB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07DEA"/>
    <w:rsid w:val="00F25DA8"/>
    <w:rsid w:val="00F4452E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739A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095DB0"/>
    <w:rsid w:val="000D45B3"/>
    <w:rsid w:val="00151288"/>
    <w:rsid w:val="00184013"/>
    <w:rsid w:val="001D4ADF"/>
    <w:rsid w:val="002537E6"/>
    <w:rsid w:val="00256866"/>
    <w:rsid w:val="00276B69"/>
    <w:rsid w:val="00284DCB"/>
    <w:rsid w:val="003175FD"/>
    <w:rsid w:val="005718E1"/>
    <w:rsid w:val="005E7BE2"/>
    <w:rsid w:val="00853EC7"/>
    <w:rsid w:val="00870695"/>
    <w:rsid w:val="008824CE"/>
    <w:rsid w:val="00882AE0"/>
    <w:rsid w:val="008E04C0"/>
    <w:rsid w:val="00A0128B"/>
    <w:rsid w:val="00A33C99"/>
    <w:rsid w:val="00A3648B"/>
    <w:rsid w:val="00A657C5"/>
    <w:rsid w:val="00AA0FB6"/>
    <w:rsid w:val="00B216EB"/>
    <w:rsid w:val="00B74911"/>
    <w:rsid w:val="00BA0785"/>
    <w:rsid w:val="00C0561F"/>
    <w:rsid w:val="00C320EE"/>
    <w:rsid w:val="00C61AA3"/>
    <w:rsid w:val="00C83832"/>
    <w:rsid w:val="00CE573D"/>
    <w:rsid w:val="00CF08FD"/>
    <w:rsid w:val="00E23031"/>
    <w:rsid w:val="00E64198"/>
    <w:rsid w:val="00F64843"/>
    <w:rsid w:val="00FD17FB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B7BFF-FC2E-4059-AD9A-6547C3C6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agenda.dotx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2018-03-07T02:26:00Z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